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12EACA41" w:rsidR="00F372C9" w:rsidRPr="00D9406C" w:rsidRDefault="00E91F1C"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heme="majorHAnsi" w:hAnsiTheme="majorHAnsi" w:cstheme="majorHAnsi"/>
                <w:b/>
              </w:rPr>
              <w:t>Pirkimas preliminariosioms sutartims sudaryti dėl</w:t>
            </w:r>
            <w:r>
              <w:rPr>
                <w:rFonts w:ascii="Times New Roman" w:hAnsi="Times New Roman" w:cs="Times New Roman"/>
                <w:sz w:val="24"/>
                <w:szCs w:val="24"/>
              </w:rPr>
              <w:t xml:space="preserve"> </w:t>
            </w:r>
            <w:r>
              <w:rPr>
                <w:rFonts w:asciiTheme="majorHAnsi" w:hAnsiTheme="majorHAnsi" w:cstheme="majorHAnsi"/>
                <w:b/>
              </w:rPr>
              <w:t>viešojo judriojo telefono ryšio paslaugų per vidaus reikalų sistemos centrinę perkančiąją organizaciją (PPR-1077)</w:t>
            </w:r>
          </w:p>
        </w:tc>
      </w:tr>
    </w:tbl>
    <w:p w14:paraId="6B6DB473" w14:textId="45D63197" w:rsidR="00955588" w:rsidRDefault="00955588" w:rsidP="00955588">
      <w:pPr>
        <w:spacing w:after="0" w:line="240" w:lineRule="auto"/>
        <w:jc w:val="center"/>
        <w:rPr>
          <w:rFonts w:asciiTheme="majorHAnsi" w:hAnsiTheme="majorHAnsi" w:cstheme="majorHAnsi"/>
          <w:b/>
        </w:rPr>
      </w:pPr>
    </w:p>
    <w:p w14:paraId="50603773" w14:textId="77777777" w:rsidR="0093371F" w:rsidRPr="00955588" w:rsidRDefault="0093371F" w:rsidP="0093371F">
      <w:pPr>
        <w:spacing w:after="0" w:line="240" w:lineRule="auto"/>
        <w:jc w:val="center"/>
        <w:rPr>
          <w:rFonts w:asciiTheme="majorHAnsi" w:hAnsiTheme="majorHAnsi" w:cstheme="majorHAnsi"/>
          <w:b/>
        </w:rPr>
      </w:pPr>
    </w:p>
    <w:p w14:paraId="163C096D" w14:textId="77777777" w:rsidR="0093371F" w:rsidRPr="00BB7A16" w:rsidRDefault="0093371F" w:rsidP="0093371F">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18425B7D" w14:textId="77777777" w:rsidR="0093371F" w:rsidRPr="00BB7A16" w:rsidRDefault="0093371F" w:rsidP="0093371F">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44BC896D" w14:textId="77777777" w:rsidR="0093371F" w:rsidRDefault="0093371F" w:rsidP="0093371F">
      <w:pPr>
        <w:spacing w:after="0" w:line="240" w:lineRule="auto"/>
        <w:rPr>
          <w:rFonts w:ascii="Calibri Light" w:hAnsi="Calibri Light" w:cs="Calibri Light"/>
          <w:bCs/>
        </w:rPr>
      </w:pPr>
    </w:p>
    <w:p w14:paraId="0FF0EB39" w14:textId="77777777" w:rsidR="0093371F" w:rsidRDefault="0093371F" w:rsidP="0093371F">
      <w:pPr>
        <w:spacing w:after="0" w:line="240" w:lineRule="auto"/>
        <w:rPr>
          <w:rFonts w:ascii="Calibri Light" w:hAnsi="Calibri Light" w:cs="Calibri Light"/>
          <w:bCs/>
        </w:rPr>
      </w:pPr>
      <w:r>
        <w:rPr>
          <w:rFonts w:ascii="Calibri Light" w:hAnsi="Calibri Light" w:cs="Calibri Light"/>
          <w:bCs/>
        </w:rPr>
        <w:t xml:space="preserve">Išteklių agentūrai </w:t>
      </w:r>
      <w:r w:rsidRPr="005244DC">
        <w:rPr>
          <w:rFonts w:ascii="Calibri Light" w:hAnsi="Calibri Light" w:cs="Calibri Light"/>
          <w:bCs/>
        </w:rPr>
        <w:t xml:space="preserve">prie Lietuvos Respublikos </w:t>
      </w:r>
    </w:p>
    <w:p w14:paraId="287CAE45" w14:textId="77777777" w:rsidR="0093371F" w:rsidRPr="005244DC" w:rsidRDefault="0093371F" w:rsidP="0093371F">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52364842" w14:textId="77777777" w:rsidR="0093371F" w:rsidRPr="00CA0FE1" w:rsidRDefault="0093371F" w:rsidP="0093371F">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077EF8DA" w14:textId="77777777" w:rsidR="0093371F" w:rsidRPr="00955588" w:rsidRDefault="0093371F" w:rsidP="0093371F">
      <w:pPr>
        <w:spacing w:after="0" w:line="240" w:lineRule="auto"/>
        <w:rPr>
          <w:rFonts w:asciiTheme="majorHAnsi" w:hAnsiTheme="majorHAnsi" w:cstheme="majorHAnsi"/>
          <w:bCs/>
        </w:rPr>
      </w:pPr>
    </w:p>
    <w:p w14:paraId="2D1D73C0" w14:textId="77777777" w:rsidR="0093371F" w:rsidRPr="00955588" w:rsidRDefault="0093371F" w:rsidP="0093371F">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DEE5B33" w14:textId="77777777" w:rsidR="0093371F" w:rsidRPr="00955588" w:rsidRDefault="0093371F" w:rsidP="0093371F">
      <w:pPr>
        <w:spacing w:after="0" w:line="240" w:lineRule="auto"/>
        <w:jc w:val="center"/>
        <w:rPr>
          <w:rFonts w:asciiTheme="majorHAnsi" w:hAnsiTheme="majorHAnsi" w:cstheme="majorHAnsi"/>
          <w:bCs/>
        </w:rPr>
      </w:pPr>
    </w:p>
    <w:p w14:paraId="1C2D9430" w14:textId="77777777" w:rsidR="0093371F" w:rsidRPr="00955588" w:rsidRDefault="0093371F" w:rsidP="0093371F">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1B9AB50E" w14:textId="77777777" w:rsidR="0093371F" w:rsidRPr="00955588" w:rsidRDefault="0093371F" w:rsidP="0093371F">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92095BB" w14:textId="77777777" w:rsidR="0093371F" w:rsidRPr="00464058" w:rsidRDefault="0093371F" w:rsidP="0093371F">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121CF0E4" w14:textId="77777777" w:rsidR="0093371F" w:rsidRDefault="0093371F" w:rsidP="0093371F">
      <w:pPr>
        <w:spacing w:after="0" w:line="240" w:lineRule="auto"/>
        <w:rPr>
          <w:rFonts w:asciiTheme="majorHAnsi" w:hAnsiTheme="majorHAnsi" w:cstheme="majorHAnsi"/>
          <w:bCs/>
        </w:rPr>
      </w:pPr>
    </w:p>
    <w:p w14:paraId="7B521904" w14:textId="77777777" w:rsidR="0093371F" w:rsidRPr="00955588"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Pr>
          <w:rFonts w:asciiTheme="majorHAnsi" w:hAnsiTheme="majorHAnsi" w:cstheme="majorHAnsi"/>
          <w:bCs/>
        </w:rPr>
        <w:t>_______________________</w:t>
      </w:r>
      <w:r w:rsidRPr="00955588">
        <w:rPr>
          <w:rFonts w:asciiTheme="majorHAnsi" w:hAnsiTheme="majorHAnsi" w:cstheme="majorHAnsi"/>
          <w:bCs/>
        </w:rPr>
        <w:t xml:space="preserve"> ,</w:t>
      </w:r>
    </w:p>
    <w:p w14:paraId="1796A584" w14:textId="77777777" w:rsidR="0093371F" w:rsidRPr="00E95005" w:rsidRDefault="0093371F" w:rsidP="0093371F">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(tiekėjo vadovo ar jo įgalioto asmens pareigų pavadinimas, vardas ir pavardė)</w:t>
      </w:r>
    </w:p>
    <w:p w14:paraId="0958848F" w14:textId="77777777" w:rsidR="0093371F" w:rsidRPr="00955588"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Pr>
          <w:rFonts w:asciiTheme="majorHAnsi" w:hAnsiTheme="majorHAnsi" w:cstheme="majorHAnsi"/>
          <w:bCs/>
        </w:rPr>
        <w:t>________________</w:t>
      </w:r>
      <w:r w:rsidRPr="00955588">
        <w:rPr>
          <w:rFonts w:asciiTheme="majorHAnsi" w:hAnsiTheme="majorHAnsi" w:cstheme="majorHAnsi"/>
          <w:bCs/>
        </w:rPr>
        <w:t xml:space="preserve"> ,</w:t>
      </w:r>
    </w:p>
    <w:p w14:paraId="23E21FFE" w14:textId="77777777" w:rsidR="0093371F" w:rsidRPr="00E95005" w:rsidRDefault="0093371F" w:rsidP="0093371F">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(tiekėjo pavadinimas)</w:t>
      </w:r>
    </w:p>
    <w:p w14:paraId="34F21609" w14:textId="77777777" w:rsidR="0093371F" w:rsidRPr="00955588" w:rsidRDefault="0093371F" w:rsidP="0093371F">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Pr>
          <w:rFonts w:asciiTheme="majorHAnsi" w:hAnsiTheme="majorHAnsi" w:cstheme="majorHAnsi"/>
          <w:bCs/>
        </w:rPr>
        <w:t>_________________</w:t>
      </w:r>
    </w:p>
    <w:p w14:paraId="46442B0A" w14:textId="77777777" w:rsidR="0093371F" w:rsidRPr="00E95005" w:rsidRDefault="0093371F" w:rsidP="0093371F">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(perkančiosios organizacijos pavadinimas)</w:t>
      </w:r>
    </w:p>
    <w:p w14:paraId="4033FB52" w14:textId="77777777" w:rsidR="0093371F"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253D46B7" w14:textId="77777777" w:rsidR="0093371F" w:rsidRPr="00E95005" w:rsidRDefault="0093371F" w:rsidP="0093371F">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3ACEB0B9" w14:textId="77777777" w:rsidR="0093371F" w:rsidRPr="00955588"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7368B514" w14:textId="77777777" w:rsidR="0093371F" w:rsidRPr="00955588" w:rsidRDefault="0093371F" w:rsidP="0093371F">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3371F" w:rsidRPr="00955588" w14:paraId="79A585F0" w14:textId="77777777" w:rsidTr="00755718">
        <w:tc>
          <w:tcPr>
            <w:tcW w:w="352" w:type="dxa"/>
            <w:tcBorders>
              <w:bottom w:val="single" w:sz="4" w:space="0" w:color="auto"/>
              <w:right w:val="nil"/>
            </w:tcBorders>
          </w:tcPr>
          <w:p w14:paraId="12F7C3B1" w14:textId="77777777" w:rsidR="0093371F" w:rsidRPr="00955588" w:rsidRDefault="0093371F" w:rsidP="0075571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61B27DB" w14:textId="5DED2450" w:rsidR="0093371F" w:rsidRPr="00955588" w:rsidRDefault="0093371F" w:rsidP="0075571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w:t>
            </w:r>
            <w:r w:rsidRPr="00955588">
              <w:rPr>
                <w:rFonts w:asciiTheme="majorHAnsi" w:hAnsiTheme="majorHAnsi" w:cstheme="majorHAnsi"/>
                <w:bCs/>
                <w:i/>
                <w:iCs/>
              </w:rPr>
              <w:t xml:space="preserve"> </w:t>
            </w:r>
            <w:r w:rsidRPr="00955588">
              <w:rPr>
                <w:rFonts w:asciiTheme="majorHAnsi" w:hAnsiTheme="majorHAnsi" w:cstheme="majorHAnsi"/>
                <w:bCs/>
              </w:rPr>
              <w:t>(</w:t>
            </w:r>
            <w:r>
              <w:rPr>
                <w:rFonts w:asciiTheme="majorHAnsi" w:hAnsiTheme="majorHAnsi" w:cstheme="majorHAnsi"/>
                <w:bCs/>
              </w:rPr>
              <w:t>TS 1 lentelė „Reikalavimai susiję su nacionaliniu saugumu</w:t>
            </w:r>
            <w:r w:rsidRPr="00955588">
              <w:rPr>
                <w:rFonts w:asciiTheme="majorHAnsi" w:hAnsiTheme="majorHAnsi" w:cstheme="majorHAnsi"/>
                <w:bCs/>
              </w:rPr>
              <w:t>)</w:t>
            </w:r>
            <w:r w:rsidRPr="00955588">
              <w:rPr>
                <w:rFonts w:asciiTheme="majorHAnsi" w:hAnsiTheme="majorHAnsi" w:cstheme="majorHAnsi"/>
                <w:bCs/>
                <w:i/>
                <w:iCs/>
              </w:rPr>
              <w:t xml:space="preserve">  </w:t>
            </w:r>
          </w:p>
          <w:p w14:paraId="1AD4CC23" w14:textId="77777777" w:rsidR="0093371F" w:rsidRPr="00464058" w:rsidRDefault="0093371F" w:rsidP="0075571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(pirkimo dokumentų punktai)</w:t>
            </w:r>
          </w:p>
          <w:p w14:paraId="70A80A71" w14:textId="77777777" w:rsidR="0093371F" w:rsidRPr="00955588" w:rsidRDefault="0093371F" w:rsidP="00755718">
            <w:pPr>
              <w:spacing w:after="0" w:line="240" w:lineRule="auto"/>
              <w:rPr>
                <w:rFonts w:asciiTheme="majorHAnsi" w:hAnsiTheme="majorHAnsi" w:cstheme="majorHAnsi"/>
                <w:bCs/>
              </w:rPr>
            </w:pPr>
          </w:p>
        </w:tc>
      </w:tr>
      <w:tr w:rsidR="0093371F" w:rsidRPr="00955588" w14:paraId="62766B1F" w14:textId="77777777" w:rsidTr="00755718">
        <w:tc>
          <w:tcPr>
            <w:tcW w:w="352" w:type="dxa"/>
            <w:tcBorders>
              <w:left w:val="nil"/>
              <w:bottom w:val="nil"/>
              <w:right w:val="nil"/>
            </w:tcBorders>
          </w:tcPr>
          <w:p w14:paraId="5E102FD0" w14:textId="77777777" w:rsidR="0093371F" w:rsidRPr="00955588" w:rsidRDefault="0093371F" w:rsidP="0075571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2E07207F" w14:textId="77777777" w:rsidR="0093371F" w:rsidRPr="00955588" w:rsidRDefault="0093371F" w:rsidP="00755718">
            <w:pPr>
              <w:spacing w:after="0" w:line="240" w:lineRule="auto"/>
              <w:rPr>
                <w:rFonts w:asciiTheme="majorHAnsi" w:hAnsiTheme="majorHAnsi" w:cstheme="majorHAnsi"/>
                <w:bCs/>
              </w:rPr>
            </w:pPr>
          </w:p>
        </w:tc>
      </w:tr>
      <w:tr w:rsidR="0093371F" w:rsidRPr="00955588" w14:paraId="432B87A4" w14:textId="77777777" w:rsidTr="00755718">
        <w:trPr>
          <w:trHeight w:val="708"/>
        </w:trPr>
        <w:tc>
          <w:tcPr>
            <w:tcW w:w="352" w:type="dxa"/>
            <w:tcBorders>
              <w:top w:val="nil"/>
              <w:left w:val="nil"/>
              <w:bottom w:val="nil"/>
              <w:right w:val="nil"/>
            </w:tcBorders>
          </w:tcPr>
          <w:p w14:paraId="73F86CEF" w14:textId="77777777" w:rsidR="0093371F" w:rsidRPr="00955588" w:rsidRDefault="0093371F" w:rsidP="0075571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C780383" w14:textId="77777777" w:rsidR="0093371F" w:rsidRPr="00955588" w:rsidRDefault="0093371F" w:rsidP="00755718">
            <w:pPr>
              <w:spacing w:after="0" w:line="240" w:lineRule="auto"/>
              <w:rPr>
                <w:rFonts w:asciiTheme="majorHAnsi" w:hAnsiTheme="majorHAnsi" w:cstheme="majorHAnsi"/>
                <w:bCs/>
              </w:rPr>
            </w:pPr>
          </w:p>
        </w:tc>
      </w:tr>
    </w:tbl>
    <w:p w14:paraId="77FF6A41" w14:textId="77777777" w:rsidR="0093371F" w:rsidRPr="00955588" w:rsidRDefault="0093371F" w:rsidP="0093371F">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3371F" w:rsidRPr="00955588" w14:paraId="191AD73E" w14:textId="77777777" w:rsidTr="00755718">
        <w:tc>
          <w:tcPr>
            <w:tcW w:w="352" w:type="dxa"/>
            <w:tcBorders>
              <w:top w:val="single" w:sz="4" w:space="0" w:color="auto"/>
              <w:left w:val="single" w:sz="4" w:space="0" w:color="auto"/>
              <w:bottom w:val="single" w:sz="4" w:space="0" w:color="auto"/>
              <w:right w:val="nil"/>
            </w:tcBorders>
          </w:tcPr>
          <w:p w14:paraId="1C9C2AFD" w14:textId="77777777" w:rsidR="0093371F" w:rsidRPr="00955588" w:rsidRDefault="0093371F" w:rsidP="0075571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E29EAA0" w14:textId="382D18F7" w:rsidR="0093371F" w:rsidRPr="00955588"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Pr>
                <w:rFonts w:asciiTheme="majorHAnsi" w:hAnsiTheme="majorHAnsi" w:cstheme="majorHAnsi"/>
                <w:bCs/>
              </w:rPr>
              <w:t>SS 4.1.1 punktas</w:t>
            </w:r>
            <w:r w:rsidRPr="00955588">
              <w:rPr>
                <w:rFonts w:asciiTheme="majorHAnsi" w:hAnsiTheme="majorHAnsi" w:cstheme="majorHAnsi"/>
                <w:bCs/>
              </w:rPr>
              <w:t>)</w:t>
            </w:r>
          </w:p>
        </w:tc>
      </w:tr>
      <w:tr w:rsidR="0093371F" w:rsidRPr="00955588" w14:paraId="7182B4DE" w14:textId="77777777" w:rsidTr="00755718">
        <w:tc>
          <w:tcPr>
            <w:tcW w:w="352" w:type="dxa"/>
            <w:tcBorders>
              <w:top w:val="single" w:sz="4" w:space="0" w:color="auto"/>
              <w:left w:val="nil"/>
              <w:bottom w:val="nil"/>
              <w:right w:val="nil"/>
            </w:tcBorders>
          </w:tcPr>
          <w:p w14:paraId="35C01434" w14:textId="77777777" w:rsidR="0093371F" w:rsidRPr="00955588" w:rsidRDefault="0093371F" w:rsidP="0075571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24D3EEF3" w14:textId="77777777" w:rsidR="0093371F" w:rsidRPr="00955588" w:rsidRDefault="0093371F" w:rsidP="00755718">
            <w:pPr>
              <w:spacing w:after="0" w:line="240" w:lineRule="auto"/>
              <w:rPr>
                <w:rFonts w:asciiTheme="majorHAnsi" w:hAnsiTheme="majorHAnsi" w:cstheme="majorHAnsi"/>
                <w:bCs/>
              </w:rPr>
            </w:pPr>
          </w:p>
        </w:tc>
      </w:tr>
      <w:tr w:rsidR="0093371F" w:rsidRPr="00464058" w14:paraId="16FE5FFF" w14:textId="77777777" w:rsidTr="00755718">
        <w:tc>
          <w:tcPr>
            <w:tcW w:w="352" w:type="dxa"/>
            <w:tcBorders>
              <w:top w:val="nil"/>
              <w:left w:val="nil"/>
              <w:bottom w:val="nil"/>
              <w:right w:val="nil"/>
            </w:tcBorders>
          </w:tcPr>
          <w:p w14:paraId="3E61ABA0" w14:textId="77777777" w:rsidR="0093371F" w:rsidRPr="00464058" w:rsidRDefault="0093371F" w:rsidP="0075571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4401E015" w14:textId="77777777" w:rsidR="0093371F" w:rsidRPr="00464058" w:rsidRDefault="0093371F" w:rsidP="00755718">
            <w:pPr>
              <w:spacing w:after="0" w:line="240" w:lineRule="auto"/>
              <w:rPr>
                <w:rFonts w:asciiTheme="majorHAnsi" w:hAnsiTheme="majorHAnsi" w:cstheme="majorHAnsi"/>
                <w:bCs/>
                <w:sz w:val="20"/>
                <w:szCs w:val="20"/>
              </w:rPr>
            </w:pPr>
          </w:p>
        </w:tc>
      </w:tr>
    </w:tbl>
    <w:p w14:paraId="37B56F5C" w14:textId="77777777" w:rsidR="0093371F" w:rsidRPr="00464058" w:rsidRDefault="0093371F" w:rsidP="0093371F">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(pirkimo dokumentų punktai)</w:t>
      </w:r>
    </w:p>
    <w:p w14:paraId="467DFF54" w14:textId="77777777" w:rsidR="0093371F" w:rsidRPr="00955588" w:rsidRDefault="0093371F" w:rsidP="0093371F">
      <w:pPr>
        <w:spacing w:after="0" w:line="240" w:lineRule="auto"/>
        <w:rPr>
          <w:rFonts w:asciiTheme="majorHAnsi" w:hAnsiTheme="majorHAnsi" w:cstheme="majorHAnsi"/>
          <w:bCs/>
          <w:i/>
        </w:rPr>
      </w:pPr>
    </w:p>
    <w:p w14:paraId="6AB90A5C" w14:textId="77777777" w:rsidR="0093371F" w:rsidRPr="00955588"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57CF6B40" w14:textId="77777777" w:rsidR="0093371F" w:rsidRPr="00955588" w:rsidRDefault="0093371F" w:rsidP="0093371F">
      <w:pPr>
        <w:spacing w:after="0" w:line="240" w:lineRule="auto"/>
        <w:rPr>
          <w:rFonts w:asciiTheme="majorHAnsi" w:hAnsiTheme="majorHAnsi" w:cstheme="majorHAnsi"/>
          <w:bCs/>
        </w:rPr>
      </w:pPr>
    </w:p>
    <w:p w14:paraId="4B524B71" w14:textId="77777777" w:rsidR="0093371F" w:rsidRPr="00955588"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2F251C0C" w14:textId="77777777" w:rsidR="0093371F" w:rsidRPr="00955588" w:rsidRDefault="0093371F" w:rsidP="0093371F">
      <w:pPr>
        <w:spacing w:after="0" w:line="240" w:lineRule="auto"/>
        <w:rPr>
          <w:rFonts w:asciiTheme="majorHAnsi" w:hAnsiTheme="majorHAnsi" w:cstheme="majorHAnsi"/>
          <w:bCs/>
        </w:rPr>
      </w:pPr>
    </w:p>
    <w:p w14:paraId="3DB1C4B6" w14:textId="77777777" w:rsidR="0093371F" w:rsidRPr="00955588" w:rsidRDefault="0093371F" w:rsidP="0093371F">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67D4577A" w14:textId="77777777" w:rsidR="0093371F" w:rsidRPr="00955588" w:rsidRDefault="0093371F" w:rsidP="0093371F">
      <w:pPr>
        <w:spacing w:after="0" w:line="240" w:lineRule="auto"/>
        <w:rPr>
          <w:rFonts w:asciiTheme="majorHAnsi" w:hAnsiTheme="majorHAnsi" w:cstheme="majorHAnsi"/>
          <w:bCs/>
        </w:rPr>
      </w:pPr>
    </w:p>
    <w:p w14:paraId="582CC999" w14:textId="77777777" w:rsidR="0093371F" w:rsidRPr="00955588" w:rsidRDefault="0093371F" w:rsidP="0093371F">
      <w:pPr>
        <w:spacing w:after="0" w:line="240" w:lineRule="auto"/>
        <w:rPr>
          <w:rFonts w:asciiTheme="majorHAnsi" w:hAnsiTheme="majorHAnsi" w:cstheme="majorHAnsi"/>
          <w:bCs/>
        </w:rPr>
      </w:pPr>
    </w:p>
    <w:p w14:paraId="493ECA19" w14:textId="77777777" w:rsidR="0093371F" w:rsidRPr="00955588" w:rsidRDefault="0093371F" w:rsidP="0093371F">
      <w:pPr>
        <w:spacing w:after="0" w:line="240" w:lineRule="auto"/>
        <w:rPr>
          <w:rFonts w:asciiTheme="majorHAnsi" w:hAnsiTheme="majorHAnsi" w:cstheme="majorHAnsi"/>
          <w:bCs/>
        </w:rPr>
      </w:pPr>
    </w:p>
    <w:p w14:paraId="08DC00EB" w14:textId="77777777" w:rsidR="0093371F" w:rsidRPr="00955588" w:rsidRDefault="0093371F" w:rsidP="0093371F">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7B1BF70F" w14:textId="77777777" w:rsidR="0093371F" w:rsidRPr="00955588" w:rsidRDefault="0093371F" w:rsidP="0093371F">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p w14:paraId="0C811A87" w14:textId="77777777" w:rsidR="00DC06DE" w:rsidRPr="00955588" w:rsidRDefault="00DC06DE" w:rsidP="0093371F">
      <w:pPr>
        <w:spacing w:after="0" w:line="240" w:lineRule="auto"/>
        <w:rPr>
          <w:rFonts w:asciiTheme="majorHAnsi" w:hAnsiTheme="majorHAnsi" w:cstheme="majorHAnsi"/>
          <w:bCs/>
        </w:rPr>
      </w:pPr>
      <w:bookmarkStart w:id="15"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309BB" w14:textId="77777777" w:rsidR="00370131" w:rsidRDefault="00370131">
      <w:pPr>
        <w:spacing w:after="0" w:line="240" w:lineRule="auto"/>
      </w:pPr>
      <w:r>
        <w:separator/>
      </w:r>
    </w:p>
  </w:endnote>
  <w:endnote w:type="continuationSeparator" w:id="0">
    <w:p w14:paraId="6241E98B" w14:textId="77777777" w:rsidR="00370131" w:rsidRDefault="00370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93371F">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93371F">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B1F0C" w14:textId="77777777" w:rsidR="00370131" w:rsidRDefault="00370131">
      <w:pPr>
        <w:spacing w:after="0" w:line="240" w:lineRule="auto"/>
      </w:pPr>
      <w:r>
        <w:separator/>
      </w:r>
    </w:p>
  </w:footnote>
  <w:footnote w:type="continuationSeparator" w:id="0">
    <w:p w14:paraId="66843E92" w14:textId="77777777" w:rsidR="00370131" w:rsidRDefault="003701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70131"/>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17138"/>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3371F"/>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1F1C"/>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B75CF01C-81D8-4A3C-9EF3-8D48CE7E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36</TotalTime>
  <Pages>1</Pages>
  <Words>2156</Words>
  <Characters>1230</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21</cp:revision>
  <cp:lastPrinted>2021-01-19T12:06:00Z</cp:lastPrinted>
  <dcterms:created xsi:type="dcterms:W3CDTF">2023-01-03T07:25:00Z</dcterms:created>
  <dcterms:modified xsi:type="dcterms:W3CDTF">2025-06-30T02:48:00Z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